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DF2FB6" w:rsidRDefault="008952DD" w:rsidP="008952DD">
      <w:pPr>
        <w:pStyle w:val="berschriftInhaltsverzeichnis"/>
        <w:rPr>
          <w:rFonts w:ascii="Segoe UI" w:hAnsi="Segoe UI" w:cs="Segoe UI"/>
        </w:rPr>
      </w:pPr>
      <w:r w:rsidRPr="00DF2FB6">
        <w:rPr>
          <w:rFonts w:ascii="Segoe UI" w:hAnsi="Segoe UI" w:cs="Segoe UI"/>
        </w:rPr>
        <w:t>Erklärung</w:t>
      </w:r>
      <w:r>
        <w:rPr>
          <w:rFonts w:ascii="Segoe UI" w:hAnsi="Segoe UI" w:cs="Segoe UI"/>
        </w:rPr>
        <w:t xml:space="preserve"> zur Tariftreue</w:t>
      </w:r>
      <w:r w:rsidRPr="00DF2FB6">
        <w:rPr>
          <w:rFonts w:ascii="Segoe UI" w:hAnsi="Segoe UI" w:cs="Segoe UI"/>
        </w:rPr>
        <w:t xml:space="preserve"> </w:t>
      </w:r>
    </w:p>
    <w:sdt>
      <w:sdtPr>
        <w:id w:val="296891641"/>
        <w:placeholder>
          <w:docPart w:val="96B2A96C1EE946F7A73144666281DFCC"/>
        </w:placeholder>
        <w:showingPlcHdr/>
      </w:sdtPr>
      <w:sdtEndPr/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67A79EF6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</w:t>
      </w:r>
      <w:r w:rsidR="00324584" w:rsidRPr="00324584">
        <w:t>ab 01.01.2026: 13,90 Euro und ab 01.01.2027: 14,60 Euro</w:t>
      </w:r>
      <w:r>
        <w:t>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EE7819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EndPr/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EE7819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5EFE385C" w:rsidR="00594264" w:rsidRPr="00594264" w:rsidRDefault="009F5280" w:rsidP="009F5280">
      <w:pPr>
        <w:tabs>
          <w:tab w:val="left" w:pos="1920"/>
        </w:tabs>
      </w:pPr>
      <w:r>
        <w:tab/>
      </w:r>
    </w:p>
    <w:sectPr w:rsidR="00594264" w:rsidRPr="00594264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963A" w14:textId="77777777" w:rsidR="00EE7819" w:rsidRDefault="00EE7819" w:rsidP="00062AE7">
      <w:pPr>
        <w:spacing w:after="0" w:line="240" w:lineRule="auto"/>
      </w:pPr>
      <w:r>
        <w:separator/>
      </w:r>
    </w:p>
  </w:endnote>
  <w:endnote w:type="continuationSeparator" w:id="0">
    <w:p w14:paraId="3853CBBF" w14:textId="77777777" w:rsidR="00EE7819" w:rsidRDefault="00EE7819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5855A850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556693">
      <w:rPr>
        <w:noProof/>
        <w:sz w:val="16"/>
        <w:szCs w:val="16"/>
      </w:rPr>
      <w:t>KVBS1_7</w:t>
    </w:r>
    <w:r w:rsidR="00850D79">
      <w:rPr>
        <w:noProof/>
        <w:sz w:val="16"/>
        <w:szCs w:val="16"/>
      </w:rPr>
      <w:t>24.01</w:t>
    </w:r>
    <w:r w:rsidR="00556693">
      <w:rPr>
        <w:noProof/>
        <w:sz w:val="16"/>
        <w:szCs w:val="16"/>
      </w:rPr>
      <w:t>_AUU_FB12 TFTR_f_20260422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55CF" w14:textId="77777777" w:rsidR="00EE7819" w:rsidRDefault="00EE7819" w:rsidP="00062AE7">
      <w:pPr>
        <w:spacing w:after="0" w:line="240" w:lineRule="auto"/>
      </w:pPr>
      <w:r>
        <w:separator/>
      </w:r>
    </w:p>
  </w:footnote>
  <w:footnote w:type="continuationSeparator" w:id="0">
    <w:p w14:paraId="4E0C07E1" w14:textId="77777777" w:rsidR="00EE7819" w:rsidRDefault="00EE7819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2FE28B22" w:rsidR="00A073B4" w:rsidRPr="00121251" w:rsidRDefault="00F12FF9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</w:t>
          </w:r>
          <w:r w:rsidR="00120570">
            <w:rPr>
              <w:b/>
              <w:bCs/>
              <w:color w:val="009FE3" w:themeColor="accent1"/>
              <w:sz w:val="44"/>
              <w:szCs w:val="44"/>
            </w:rPr>
            <w:t>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5CAAB72A" w:rsidR="00A073B4" w:rsidRPr="008B4442" w:rsidRDefault="006E19B7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6E19B7">
            <w:rPr>
              <w:color w:val="009FE3" w:themeColor="accent1"/>
              <w:sz w:val="32"/>
              <w:szCs w:val="32"/>
            </w:rPr>
            <w:t>Erklärung zur Tariftreue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54B399E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DC0641">
            <w:rPr>
              <w:color w:val="666F7A" w:themeColor="text2"/>
            </w:rPr>
            <w:t>7</w:t>
          </w:r>
          <w:r w:rsidR="00850D79">
            <w:rPr>
              <w:color w:val="666F7A" w:themeColor="text2"/>
            </w:rPr>
            <w:t>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2.5pt;height:22.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A3274"/>
    <w:rsid w:val="000B4365"/>
    <w:rsid w:val="000C6AFA"/>
    <w:rsid w:val="000D1688"/>
    <w:rsid w:val="000E0016"/>
    <w:rsid w:val="000E15F1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C2052"/>
    <w:rsid w:val="001D3A4A"/>
    <w:rsid w:val="001E7A35"/>
    <w:rsid w:val="002019CB"/>
    <w:rsid w:val="00213AEE"/>
    <w:rsid w:val="00222CCA"/>
    <w:rsid w:val="00223207"/>
    <w:rsid w:val="002329D0"/>
    <w:rsid w:val="002409EE"/>
    <w:rsid w:val="0024669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2F5D77"/>
    <w:rsid w:val="00310F3F"/>
    <w:rsid w:val="00324584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3F37CD"/>
    <w:rsid w:val="004104D2"/>
    <w:rsid w:val="00416D8B"/>
    <w:rsid w:val="00417D72"/>
    <w:rsid w:val="00423D84"/>
    <w:rsid w:val="0042634B"/>
    <w:rsid w:val="004312AC"/>
    <w:rsid w:val="004352F0"/>
    <w:rsid w:val="00437C29"/>
    <w:rsid w:val="004548D5"/>
    <w:rsid w:val="004679E9"/>
    <w:rsid w:val="004752BE"/>
    <w:rsid w:val="00494E36"/>
    <w:rsid w:val="00495C8F"/>
    <w:rsid w:val="004B610E"/>
    <w:rsid w:val="004D5218"/>
    <w:rsid w:val="004E6C1B"/>
    <w:rsid w:val="004F7431"/>
    <w:rsid w:val="0050248C"/>
    <w:rsid w:val="005115E7"/>
    <w:rsid w:val="00515400"/>
    <w:rsid w:val="005175B3"/>
    <w:rsid w:val="0053042E"/>
    <w:rsid w:val="00532769"/>
    <w:rsid w:val="00542F59"/>
    <w:rsid w:val="00544DA5"/>
    <w:rsid w:val="00556693"/>
    <w:rsid w:val="00567FCF"/>
    <w:rsid w:val="00573238"/>
    <w:rsid w:val="00574620"/>
    <w:rsid w:val="00575886"/>
    <w:rsid w:val="00575AFC"/>
    <w:rsid w:val="00593364"/>
    <w:rsid w:val="00594264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559F8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D1292"/>
    <w:rsid w:val="006D4EA3"/>
    <w:rsid w:val="006E19B7"/>
    <w:rsid w:val="007049CB"/>
    <w:rsid w:val="007151C4"/>
    <w:rsid w:val="007159C1"/>
    <w:rsid w:val="00731199"/>
    <w:rsid w:val="007564A3"/>
    <w:rsid w:val="00760C81"/>
    <w:rsid w:val="007651F5"/>
    <w:rsid w:val="007767B8"/>
    <w:rsid w:val="00783849"/>
    <w:rsid w:val="00793362"/>
    <w:rsid w:val="007B2ACF"/>
    <w:rsid w:val="007D3D75"/>
    <w:rsid w:val="007E1048"/>
    <w:rsid w:val="007F141C"/>
    <w:rsid w:val="0084231A"/>
    <w:rsid w:val="00843E24"/>
    <w:rsid w:val="00850D79"/>
    <w:rsid w:val="00885625"/>
    <w:rsid w:val="00893F7D"/>
    <w:rsid w:val="008952DD"/>
    <w:rsid w:val="008A07D7"/>
    <w:rsid w:val="008A32E6"/>
    <w:rsid w:val="008B4442"/>
    <w:rsid w:val="008C289A"/>
    <w:rsid w:val="008E1004"/>
    <w:rsid w:val="008E3F0B"/>
    <w:rsid w:val="008E7B2B"/>
    <w:rsid w:val="0091561A"/>
    <w:rsid w:val="00927ECB"/>
    <w:rsid w:val="00937B18"/>
    <w:rsid w:val="009573CF"/>
    <w:rsid w:val="00961F1B"/>
    <w:rsid w:val="00995D9B"/>
    <w:rsid w:val="00997681"/>
    <w:rsid w:val="00997A8C"/>
    <w:rsid w:val="009A06DF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B1127"/>
    <w:rsid w:val="00CB4E8A"/>
    <w:rsid w:val="00CB6EB4"/>
    <w:rsid w:val="00CE68B4"/>
    <w:rsid w:val="00D02ED8"/>
    <w:rsid w:val="00D22A94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641"/>
    <w:rsid w:val="00DC0E1F"/>
    <w:rsid w:val="00DC53A9"/>
    <w:rsid w:val="00DD69B4"/>
    <w:rsid w:val="00E0266C"/>
    <w:rsid w:val="00E247CB"/>
    <w:rsid w:val="00E47B5E"/>
    <w:rsid w:val="00E63686"/>
    <w:rsid w:val="00E643AA"/>
    <w:rsid w:val="00E86DCF"/>
    <w:rsid w:val="00E87E64"/>
    <w:rsid w:val="00EA3A6E"/>
    <w:rsid w:val="00EB1359"/>
    <w:rsid w:val="00EE2FFA"/>
    <w:rsid w:val="00EE3C96"/>
    <w:rsid w:val="00EE7819"/>
    <w:rsid w:val="00EF4841"/>
    <w:rsid w:val="00F05B51"/>
    <w:rsid w:val="00F06274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3A4937" w:rsidP="003A4937">
          <w:pPr>
            <w:pStyle w:val="96B2A96C1EE946F7A73144666281DF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3A4937" w:rsidP="003A4937">
          <w:pPr>
            <w:pStyle w:val="4C3519A3D3054EA480BA00F6A5C9826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3A4937" w:rsidP="003A4937">
          <w:pPr>
            <w:pStyle w:val="B7E601327A4F4002894C6D5E530FD4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3A4937" w:rsidP="003A4937">
          <w:pPr>
            <w:pStyle w:val="76673E71F78F443BA90D11D076D33C90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AD"/>
    <w:rsid w:val="000E15F1"/>
    <w:rsid w:val="00121146"/>
    <w:rsid w:val="00122251"/>
    <w:rsid w:val="00135081"/>
    <w:rsid w:val="001C2052"/>
    <w:rsid w:val="00222CCA"/>
    <w:rsid w:val="00225DAB"/>
    <w:rsid w:val="002378A9"/>
    <w:rsid w:val="0024669E"/>
    <w:rsid w:val="003A4937"/>
    <w:rsid w:val="004170B2"/>
    <w:rsid w:val="004216F2"/>
    <w:rsid w:val="005115E7"/>
    <w:rsid w:val="00622B45"/>
    <w:rsid w:val="00741B73"/>
    <w:rsid w:val="00783849"/>
    <w:rsid w:val="00821AF9"/>
    <w:rsid w:val="00927ECB"/>
    <w:rsid w:val="009C72FC"/>
    <w:rsid w:val="00A24715"/>
    <w:rsid w:val="00B502E3"/>
    <w:rsid w:val="00D23C1D"/>
    <w:rsid w:val="00DA04DA"/>
    <w:rsid w:val="00E50890"/>
    <w:rsid w:val="00E643AA"/>
    <w:rsid w:val="00EA5005"/>
    <w:rsid w:val="00EE2FFA"/>
    <w:rsid w:val="00EF4841"/>
    <w:rsid w:val="00F1536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A4937"/>
    <w:rPr>
      <w:color w:val="808080"/>
    </w:rPr>
  </w:style>
  <w:style w:type="paragraph" w:customStyle="1" w:styleId="96B2A96C1EE946F7A73144666281DFCC">
    <w:name w:val="96B2A96C1EE946F7A73144666281DFCC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519A3D3054EA480BA00F6A5C98264">
    <w:name w:val="4C3519A3D3054EA480BA00F6A5C98264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601327A4F4002894C6D5E530FD423">
    <w:name w:val="B7E601327A4F4002894C6D5E530FD423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673E71F78F443BA90D11D076D33C90">
    <w:name w:val="76673E71F78F443BA90D11D076D33C90"/>
    <w:rsid w:val="003A493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B4A7B-6ED1-4F0B-9223-6F8D9E041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228</Words>
  <Characters>1506</Characters>
  <Application>Microsoft Office Word</Application>
  <DocSecurity>0</DocSecurity>
  <Lines>36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10</cp:revision>
  <cp:lastPrinted>2023-01-23T14:03:00Z</cp:lastPrinted>
  <dcterms:created xsi:type="dcterms:W3CDTF">2025-08-28T07:55:00Z</dcterms:created>
  <dcterms:modified xsi:type="dcterms:W3CDTF">2026-06-24T11:01:00Z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